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E693C" w14:textId="72E892FD" w:rsidR="002B292E" w:rsidRPr="00BB1C76" w:rsidRDefault="00357977" w:rsidP="00BB1C76">
      <w:pPr>
        <w:pStyle w:val="Title"/>
        <w:pBdr>
          <w:bottom w:val="none" w:sz="0" w:space="0" w:color="auto"/>
        </w:pBdr>
        <w:rPr>
          <w:rFonts w:asciiTheme="minorHAnsi" w:hAnsiTheme="minorHAnsi"/>
          <w:sz w:val="22"/>
          <w:szCs w:val="22"/>
        </w:rPr>
      </w:pPr>
      <w:r w:rsidRPr="00BB1C76">
        <w:rPr>
          <w:rFonts w:asciiTheme="minorHAnsi" w:hAnsiTheme="minorHAnsi"/>
          <w:sz w:val="22"/>
          <w:szCs w:val="22"/>
        </w:rPr>
        <w:t>‍</w:t>
      </w:r>
      <w:sdt>
        <w:sdtPr>
          <w:rPr>
            <w:rFonts w:asciiTheme="minorHAnsi" w:hAnsiTheme="minorHAnsi" w:cs="Calibri"/>
            <w:sz w:val="22"/>
            <w:szCs w:val="22"/>
          </w:rPr>
          <w:alias w:val="Your Name"/>
          <w:tag w:val=""/>
          <w:id w:val="1246310863"/>
          <w:placeholder>
            <w:docPart w:val="5F547FF7D76441BFB25AC6684016FB78"/>
          </w:placeholder>
          <w:dataBinding w:prefixMappings="xmlns:ns0='http://purl.org/dc/elements/1.1/' xmlns:ns1='http://schemas.openxmlformats.org/package/2006/metadata/core-properties' " w:xpath="/ns1:coreProperties[1]/ns0:creator[1]" w:storeItemID="{6C3C8BC8-F283-45AE-878A-BAB7291924A1}"/>
          <w:text/>
        </w:sdtPr>
        <w:sdtContent>
          <w:r w:rsidR="00BB1C76" w:rsidRPr="00BB1C76">
            <w:rPr>
              <w:rFonts w:asciiTheme="minorHAnsi" w:hAnsiTheme="minorHAnsi" w:cs="Calibri"/>
              <w:sz w:val="22"/>
              <w:szCs w:val="22"/>
            </w:rPr>
            <w:t>Maddison Plant</w:t>
          </w:r>
        </w:sdtContent>
      </w:sdt>
    </w:p>
    <w:p w14:paraId="16F80DDF" w14:textId="46AF5F59" w:rsidR="002B292E" w:rsidRPr="00BB1C76" w:rsidRDefault="007B2573" w:rsidP="00BB1C76">
      <w:pPr>
        <w:rPr>
          <w:sz w:val="22"/>
          <w:szCs w:val="22"/>
        </w:rPr>
      </w:pPr>
      <w:sdt>
        <w:sdtPr>
          <w:rPr>
            <w:sz w:val="22"/>
            <w:szCs w:val="22"/>
          </w:rPr>
          <w:alias w:val="Address"/>
          <w:tag w:val=""/>
          <w:id w:val="-593780209"/>
          <w:placeholder>
            <w:docPart w:val="22A57B53A25348B0965DD8D743942402"/>
          </w:placeholder>
          <w:dataBinding w:prefixMappings="xmlns:ns0='http://schemas.microsoft.com/office/2006/coverPageProps' " w:xpath="/ns0:CoverPageProperties[1]/ns0:CompanyAddress[1]" w:storeItemID="{55AF091B-3C7A-41E3-B477-F2FDAA23CFDA}"/>
          <w:text/>
        </w:sdtPr>
        <w:sdtEndPr/>
        <w:sdtContent>
          <w:r w:rsidR="00C95676" w:rsidRPr="00BB1C76">
            <w:rPr>
              <w:sz w:val="22"/>
              <w:szCs w:val="22"/>
            </w:rPr>
            <w:t>519 Signal Hill Court S, Fort Worth, Texas, 7611</w:t>
          </w:r>
          <w:r w:rsidR="00DE0E2D" w:rsidRPr="00BB1C76">
            <w:rPr>
              <w:sz w:val="22"/>
              <w:szCs w:val="22"/>
            </w:rPr>
            <w:t>2</w:t>
          </w:r>
        </w:sdtContent>
      </w:sdt>
      <w:r w:rsidR="00357977" w:rsidRPr="00BB1C76">
        <w:rPr>
          <w:sz w:val="22"/>
          <w:szCs w:val="22"/>
        </w:rPr>
        <w:t> | </w:t>
      </w:r>
      <w:sdt>
        <w:sdtPr>
          <w:rPr>
            <w:sz w:val="22"/>
            <w:szCs w:val="22"/>
          </w:rPr>
          <w:alias w:val="Telephone"/>
          <w:tag w:val=""/>
          <w:id w:val="-1416317146"/>
          <w:placeholder>
            <w:docPart w:val="8678C6D21174438FBC446C54A9EFA7B8"/>
          </w:placeholder>
          <w:dataBinding w:prefixMappings="xmlns:ns0='http://schemas.microsoft.com/office/2006/coverPageProps' " w:xpath="/ns0:CoverPageProperties[1]/ns0:CompanyPhone[1]" w:storeItemID="{55AF091B-3C7A-41E3-B477-F2FDAA23CFDA}"/>
          <w:text/>
        </w:sdtPr>
        <w:sdtEndPr/>
        <w:sdtContent>
          <w:r w:rsidR="0000797D" w:rsidRPr="00BB1C76">
            <w:rPr>
              <w:sz w:val="22"/>
              <w:szCs w:val="22"/>
            </w:rPr>
            <w:t>817-441-0219</w:t>
          </w:r>
        </w:sdtContent>
      </w:sdt>
      <w:r w:rsidR="00357977" w:rsidRPr="00BB1C76">
        <w:rPr>
          <w:sz w:val="22"/>
          <w:szCs w:val="22"/>
        </w:rPr>
        <w:t> | </w:t>
      </w:r>
      <w:sdt>
        <w:sdtPr>
          <w:rPr>
            <w:sz w:val="22"/>
            <w:szCs w:val="22"/>
          </w:rPr>
          <w:alias w:val="Email"/>
          <w:tag w:val=""/>
          <w:id w:val="-391963670"/>
          <w:placeholder>
            <w:docPart w:val="36A877CB69E04FE393254F15276458A1"/>
          </w:placeholder>
          <w:dataBinding w:prefixMappings="xmlns:ns0='http://schemas.microsoft.com/office/2006/coverPageProps' " w:xpath="/ns0:CoverPageProperties[1]/ns0:CompanyEmail[1]" w:storeItemID="{55AF091B-3C7A-41E3-B477-F2FDAA23CFDA}"/>
          <w:text/>
        </w:sdtPr>
        <w:sdtEndPr/>
        <w:sdtContent>
          <w:r w:rsidR="00BB1C76" w:rsidRPr="00BB1C76">
            <w:rPr>
              <w:sz w:val="22"/>
              <w:szCs w:val="22"/>
            </w:rPr>
            <w:t>plant@gmail.com</w:t>
          </w:r>
        </w:sdtContent>
      </w:sdt>
    </w:p>
    <w:p w14:paraId="4538ED24" w14:textId="77777777" w:rsidR="002B292E" w:rsidRPr="00BB1C76" w:rsidRDefault="00357977" w:rsidP="00BB1C76">
      <w:pPr>
        <w:pStyle w:val="SectionHeading"/>
        <w:spacing w:before="720"/>
        <w:rPr>
          <w:rFonts w:asciiTheme="minorHAnsi" w:hAnsiTheme="minorHAnsi"/>
          <w:sz w:val="22"/>
          <w:szCs w:val="22"/>
        </w:rPr>
      </w:pPr>
      <w:r w:rsidRPr="00BB1C76">
        <w:rPr>
          <w:rFonts w:asciiTheme="minorHAnsi" w:hAnsiTheme="minorHAnsi"/>
          <w:sz w:val="22"/>
          <w:szCs w:val="22"/>
        </w:rPr>
        <w:t>Objective</w:t>
      </w:r>
    </w:p>
    <w:p w14:paraId="33EE62B5" w14:textId="77777777" w:rsidR="00DE0E2D" w:rsidRPr="00BB1C76" w:rsidRDefault="00DE0E2D" w:rsidP="00BB1C76">
      <w:pPr>
        <w:pStyle w:val="BodyText2"/>
        <w:spacing w:line="240" w:lineRule="auto"/>
        <w:rPr>
          <w:rFonts w:eastAsia="Times New Roman" w:cs="Times New Roman"/>
          <w:color w:val="auto"/>
          <w:sz w:val="22"/>
          <w:szCs w:val="22"/>
          <w:lang w:eastAsia="en-US"/>
        </w:rPr>
      </w:pPr>
      <w:r w:rsidRPr="00BB1C76">
        <w:rPr>
          <w:rFonts w:eastAsia="Times New Roman" w:cs="Times New Roman"/>
          <w:color w:val="auto"/>
          <w:sz w:val="22"/>
          <w:szCs w:val="22"/>
          <w:lang w:eastAsia="en-US"/>
        </w:rPr>
        <w:t>Demonstrated talent for organizing, prioritizing and successfully completing work assignments to achieve organizational goals in productivity, efficient operations, and customer service.  Possesses excellent, written, oral and interpersonal communication skills and enjoys working with the public sector. Fast learner with the ability to be trained in any area also able to adapt to any situation that may arise.  Motivated to achieve high standards; thus, able to interface comfortably with all management levels, support staff and clients.  Ability to make independent judgment within general guidelines and works well with little supervision or as a team member.</w:t>
      </w:r>
    </w:p>
    <w:p w14:paraId="5B4D916B" w14:textId="77777777" w:rsidR="00DE0E2D" w:rsidRPr="00BB1C76" w:rsidRDefault="00DE0E2D" w:rsidP="00BB1C76">
      <w:pPr>
        <w:spacing w:after="0"/>
        <w:rPr>
          <w:rFonts w:eastAsia="Times New Roman" w:cs="Times New Roman"/>
          <w:b/>
          <w:color w:val="auto"/>
          <w:sz w:val="22"/>
          <w:szCs w:val="22"/>
          <w:lang w:eastAsia="en-US"/>
        </w:rPr>
      </w:pPr>
    </w:p>
    <w:p w14:paraId="49D0A3A4" w14:textId="77777777" w:rsidR="002B292E" w:rsidRPr="00BB1C76" w:rsidRDefault="00357977" w:rsidP="00BB1C76">
      <w:pPr>
        <w:pStyle w:val="SectionHeading"/>
        <w:rPr>
          <w:rFonts w:asciiTheme="minorHAnsi" w:hAnsiTheme="minorHAnsi"/>
          <w:sz w:val="22"/>
          <w:szCs w:val="22"/>
        </w:rPr>
      </w:pPr>
      <w:r w:rsidRPr="00BB1C76">
        <w:rPr>
          <w:rFonts w:asciiTheme="minorHAnsi" w:hAnsiTheme="minorHAnsi"/>
          <w:sz w:val="22"/>
          <w:szCs w:val="22"/>
        </w:rPr>
        <w:t>Education</w:t>
      </w:r>
    </w:p>
    <w:p w14:paraId="6422A863" w14:textId="77777777" w:rsidR="002B292E" w:rsidRPr="00BB1C76" w:rsidRDefault="00DE0E2D" w:rsidP="00BB1C76">
      <w:pPr>
        <w:pStyle w:val="Subsection"/>
        <w:spacing w:before="100"/>
        <w:rPr>
          <w:sz w:val="22"/>
          <w:szCs w:val="22"/>
        </w:rPr>
      </w:pPr>
      <w:r w:rsidRPr="00BB1C76">
        <w:rPr>
          <w:sz w:val="22"/>
          <w:szCs w:val="22"/>
        </w:rPr>
        <w:t>Computer programming</w:t>
      </w:r>
      <w:r w:rsidR="00357977" w:rsidRPr="00BB1C76">
        <w:rPr>
          <w:sz w:val="22"/>
          <w:szCs w:val="22"/>
        </w:rPr>
        <w:t> | </w:t>
      </w:r>
      <w:r w:rsidRPr="00BB1C76">
        <w:rPr>
          <w:sz w:val="22"/>
          <w:szCs w:val="22"/>
        </w:rPr>
        <w:t>October 14, 2013- present</w:t>
      </w:r>
      <w:r w:rsidR="00357977" w:rsidRPr="00BB1C76">
        <w:rPr>
          <w:sz w:val="22"/>
          <w:szCs w:val="22"/>
        </w:rPr>
        <w:t> | </w:t>
      </w:r>
      <w:r w:rsidRPr="00BB1C76">
        <w:rPr>
          <w:sz w:val="22"/>
          <w:szCs w:val="22"/>
        </w:rPr>
        <w:t>University of phoenix</w:t>
      </w:r>
    </w:p>
    <w:p w14:paraId="20A2C7B1" w14:textId="77777777" w:rsidR="002B292E" w:rsidRPr="00BB1C76" w:rsidRDefault="00357977" w:rsidP="00BB1C76">
      <w:pPr>
        <w:pStyle w:val="ListBullet"/>
        <w:numPr>
          <w:ilvl w:val="0"/>
          <w:numId w:val="0"/>
        </w:numPr>
        <w:ind w:left="144"/>
        <w:rPr>
          <w:sz w:val="22"/>
          <w:szCs w:val="22"/>
        </w:rPr>
      </w:pPr>
      <w:r w:rsidRPr="00BB1C76">
        <w:rPr>
          <w:sz w:val="22"/>
          <w:szCs w:val="22"/>
        </w:rPr>
        <w:t xml:space="preserve">Major: </w:t>
      </w:r>
      <w:r w:rsidR="00DE0E2D" w:rsidRPr="00BB1C76">
        <w:rPr>
          <w:sz w:val="22"/>
          <w:szCs w:val="22"/>
        </w:rPr>
        <w:t>Information Technology</w:t>
      </w:r>
    </w:p>
    <w:p w14:paraId="1FD39018" w14:textId="77777777" w:rsidR="002B292E" w:rsidRPr="00BB1C76" w:rsidRDefault="00357977" w:rsidP="00BB1C76">
      <w:pPr>
        <w:pStyle w:val="ListBullet"/>
        <w:numPr>
          <w:ilvl w:val="0"/>
          <w:numId w:val="0"/>
        </w:numPr>
        <w:ind w:left="144"/>
        <w:rPr>
          <w:sz w:val="22"/>
          <w:szCs w:val="22"/>
        </w:rPr>
      </w:pPr>
      <w:r w:rsidRPr="00BB1C76">
        <w:rPr>
          <w:sz w:val="22"/>
          <w:szCs w:val="22"/>
        </w:rPr>
        <w:t xml:space="preserve">Minor: </w:t>
      </w:r>
      <w:r w:rsidR="00DE0E2D" w:rsidRPr="00BB1C76">
        <w:rPr>
          <w:sz w:val="22"/>
          <w:szCs w:val="22"/>
        </w:rPr>
        <w:t>Programming</w:t>
      </w:r>
    </w:p>
    <w:p w14:paraId="124BA471" w14:textId="77777777" w:rsidR="002B292E" w:rsidRPr="00BB1C76" w:rsidRDefault="00357977" w:rsidP="00BB1C76">
      <w:pPr>
        <w:pStyle w:val="SectionHeading"/>
        <w:rPr>
          <w:rFonts w:asciiTheme="minorHAnsi" w:hAnsiTheme="minorHAnsi"/>
          <w:sz w:val="22"/>
          <w:szCs w:val="22"/>
        </w:rPr>
      </w:pPr>
      <w:r w:rsidRPr="00BB1C76">
        <w:rPr>
          <w:rFonts w:asciiTheme="minorHAnsi" w:hAnsiTheme="minorHAnsi"/>
          <w:sz w:val="22"/>
          <w:szCs w:val="22"/>
        </w:rPr>
        <w:t>Skills &amp; Abilities</w:t>
      </w:r>
    </w:p>
    <w:p w14:paraId="7AF02D9B" w14:textId="77777777" w:rsidR="002B292E" w:rsidRPr="00BB1C76" w:rsidRDefault="00357977" w:rsidP="00BB1C76">
      <w:pPr>
        <w:pStyle w:val="Subsection"/>
        <w:spacing w:before="100"/>
        <w:rPr>
          <w:sz w:val="22"/>
          <w:szCs w:val="22"/>
        </w:rPr>
      </w:pPr>
      <w:r w:rsidRPr="00BB1C76">
        <w:rPr>
          <w:sz w:val="22"/>
          <w:szCs w:val="22"/>
        </w:rPr>
        <w:t>Management</w:t>
      </w:r>
    </w:p>
    <w:p w14:paraId="6B129A1A" w14:textId="77777777" w:rsidR="002B292E" w:rsidRPr="00BB1C76" w:rsidRDefault="00F57E05" w:rsidP="00BB1C76">
      <w:pPr>
        <w:pStyle w:val="ListBullet"/>
        <w:numPr>
          <w:ilvl w:val="0"/>
          <w:numId w:val="0"/>
        </w:numPr>
        <w:ind w:left="144" w:hanging="144"/>
        <w:rPr>
          <w:sz w:val="22"/>
          <w:szCs w:val="22"/>
        </w:rPr>
      </w:pPr>
      <w:r w:rsidRPr="00BB1C76">
        <w:rPr>
          <w:sz w:val="22"/>
          <w:szCs w:val="22"/>
        </w:rPr>
        <w:t xml:space="preserve">  </w:t>
      </w:r>
      <w:r w:rsidR="00A64D3E" w:rsidRPr="00BB1C76">
        <w:rPr>
          <w:sz w:val="22"/>
          <w:szCs w:val="22"/>
        </w:rPr>
        <w:t xml:space="preserve">Able to manage a team of workers and demonstrate to them </w:t>
      </w:r>
      <w:r w:rsidRPr="00BB1C76">
        <w:rPr>
          <w:sz w:val="22"/>
          <w:szCs w:val="22"/>
        </w:rPr>
        <w:t xml:space="preserve">great leadership in a professional manner. </w:t>
      </w:r>
      <w:r w:rsidR="00892871" w:rsidRPr="00BB1C76">
        <w:rPr>
          <w:sz w:val="22"/>
          <w:szCs w:val="22"/>
        </w:rPr>
        <w:t xml:space="preserve"> Insuring that every </w:t>
      </w:r>
      <w:r w:rsidRPr="00BB1C76">
        <w:rPr>
          <w:sz w:val="22"/>
          <w:szCs w:val="22"/>
        </w:rPr>
        <w:t>rule is followed from safety to wo</w:t>
      </w:r>
      <w:r w:rsidR="00892871" w:rsidRPr="00BB1C76">
        <w:rPr>
          <w:sz w:val="22"/>
          <w:szCs w:val="22"/>
        </w:rPr>
        <w:t xml:space="preserve">rking efficiently. </w:t>
      </w:r>
    </w:p>
    <w:p w14:paraId="43AECEF5" w14:textId="77777777" w:rsidR="00892871" w:rsidRPr="00BB1C76" w:rsidRDefault="00357977" w:rsidP="00BB1C76">
      <w:pPr>
        <w:pStyle w:val="Subsection"/>
        <w:rPr>
          <w:sz w:val="22"/>
          <w:szCs w:val="22"/>
        </w:rPr>
      </w:pPr>
      <w:r w:rsidRPr="00BB1C76">
        <w:rPr>
          <w:sz w:val="22"/>
          <w:szCs w:val="22"/>
        </w:rPr>
        <w:t>Leadership</w:t>
      </w:r>
    </w:p>
    <w:p w14:paraId="24465C0E" w14:textId="77777777" w:rsidR="002B292E" w:rsidRPr="00BB1C76" w:rsidRDefault="00892871" w:rsidP="00BB1C76">
      <w:pPr>
        <w:pStyle w:val="ListBullet"/>
        <w:numPr>
          <w:ilvl w:val="0"/>
          <w:numId w:val="0"/>
        </w:numPr>
        <w:ind w:left="144" w:hanging="144"/>
        <w:rPr>
          <w:sz w:val="22"/>
          <w:szCs w:val="22"/>
        </w:rPr>
      </w:pPr>
      <w:r w:rsidRPr="00BB1C76">
        <w:rPr>
          <w:sz w:val="22"/>
          <w:szCs w:val="22"/>
        </w:rPr>
        <w:t>Work with employee in a professional manner and while maintaining a supervisors position in a positive manner</w:t>
      </w:r>
    </w:p>
    <w:p w14:paraId="3A4650C4" w14:textId="77777777" w:rsidR="00C95676" w:rsidRPr="00BB1C76" w:rsidRDefault="00357977" w:rsidP="00BB1C76">
      <w:pPr>
        <w:pStyle w:val="SectionHeading"/>
        <w:rPr>
          <w:rFonts w:asciiTheme="minorHAnsi" w:hAnsiTheme="minorHAnsi"/>
          <w:sz w:val="22"/>
          <w:szCs w:val="22"/>
        </w:rPr>
      </w:pPr>
      <w:r w:rsidRPr="00BB1C76">
        <w:rPr>
          <w:rFonts w:asciiTheme="minorHAnsi" w:hAnsiTheme="minorHAnsi"/>
          <w:sz w:val="22"/>
          <w:szCs w:val="22"/>
        </w:rPr>
        <w:t>Experience</w:t>
      </w:r>
    </w:p>
    <w:p w14:paraId="36953437" w14:textId="77777777" w:rsidR="00C95676" w:rsidRPr="00BB1C76" w:rsidRDefault="00C95676" w:rsidP="00BB1C76">
      <w:pPr>
        <w:pStyle w:val="Subsection"/>
        <w:spacing w:before="100"/>
        <w:rPr>
          <w:sz w:val="22"/>
          <w:szCs w:val="22"/>
        </w:rPr>
      </w:pPr>
      <w:r w:rsidRPr="00BB1C76">
        <w:rPr>
          <w:sz w:val="22"/>
          <w:szCs w:val="22"/>
        </w:rPr>
        <w:t>Warehouse| Ballpark in Arlington March 2014- June 2014</w:t>
      </w:r>
    </w:p>
    <w:p w14:paraId="1500E0A0" w14:textId="4A72A36B" w:rsidR="00C95676" w:rsidRPr="00BB1C76" w:rsidRDefault="00BB1C76" w:rsidP="00BB1C76">
      <w:pPr>
        <w:pStyle w:val="Subsection"/>
        <w:spacing w:before="100"/>
        <w:rPr>
          <w:sz w:val="22"/>
          <w:szCs w:val="22"/>
        </w:rPr>
      </w:pPr>
      <w:r w:rsidRPr="00BB1C76">
        <w:rPr>
          <w:b w:val="0"/>
          <w:caps w:val="0"/>
          <w:sz w:val="22"/>
          <w:szCs w:val="22"/>
        </w:rPr>
        <w:t>• Responsible For Making Sure That All Concession Stands Are Restocked For Game Day</w:t>
      </w:r>
    </w:p>
    <w:p w14:paraId="5DB607E8" w14:textId="77777777" w:rsidR="00E35F49" w:rsidRPr="00BB1C76" w:rsidRDefault="00E35F49" w:rsidP="00BB1C76">
      <w:pPr>
        <w:pStyle w:val="Subsection"/>
        <w:spacing w:before="100"/>
        <w:rPr>
          <w:sz w:val="22"/>
          <w:szCs w:val="22"/>
        </w:rPr>
      </w:pPr>
    </w:p>
    <w:p w14:paraId="2B5A2873" w14:textId="77777777" w:rsidR="002B292E" w:rsidRPr="00BB1C76" w:rsidRDefault="00892871" w:rsidP="00BB1C76">
      <w:pPr>
        <w:pStyle w:val="Subsection"/>
        <w:spacing w:before="100"/>
        <w:rPr>
          <w:sz w:val="22"/>
          <w:szCs w:val="22"/>
        </w:rPr>
      </w:pPr>
      <w:r w:rsidRPr="00BB1C76">
        <w:rPr>
          <w:sz w:val="22"/>
          <w:szCs w:val="22"/>
        </w:rPr>
        <w:t xml:space="preserve">exteriors </w:t>
      </w:r>
      <w:r w:rsidR="00357977" w:rsidRPr="00BB1C76">
        <w:rPr>
          <w:sz w:val="22"/>
          <w:szCs w:val="22"/>
        </w:rPr>
        <w:t>|</w:t>
      </w:r>
      <w:r w:rsidRPr="00BB1C76">
        <w:rPr>
          <w:sz w:val="22"/>
          <w:szCs w:val="22"/>
        </w:rPr>
        <w:t>champion Redmon Homes</w:t>
      </w:r>
      <w:r w:rsidR="00357977" w:rsidRPr="00BB1C76">
        <w:rPr>
          <w:sz w:val="22"/>
          <w:szCs w:val="22"/>
        </w:rPr>
        <w:t> </w:t>
      </w:r>
      <w:r w:rsidR="0061548B" w:rsidRPr="00BB1C76">
        <w:rPr>
          <w:sz w:val="22"/>
          <w:szCs w:val="22"/>
        </w:rPr>
        <w:t>August 2013- November 2013</w:t>
      </w:r>
    </w:p>
    <w:p w14:paraId="3CCE7D19" w14:textId="77777777" w:rsidR="002B292E" w:rsidRPr="00BB1C76" w:rsidRDefault="00E35F49" w:rsidP="00BB1C76">
      <w:pPr>
        <w:pStyle w:val="ListBullet"/>
        <w:rPr>
          <w:sz w:val="22"/>
          <w:szCs w:val="22"/>
        </w:rPr>
      </w:pPr>
      <w:r w:rsidRPr="00BB1C76">
        <w:rPr>
          <w:sz w:val="22"/>
          <w:szCs w:val="22"/>
        </w:rPr>
        <w:t xml:space="preserve"> My</w:t>
      </w:r>
      <w:r w:rsidR="00892871" w:rsidRPr="00BB1C76">
        <w:rPr>
          <w:sz w:val="22"/>
          <w:szCs w:val="22"/>
        </w:rPr>
        <w:t xml:space="preserve"> responsibil</w:t>
      </w:r>
      <w:r w:rsidR="00E37584" w:rsidRPr="00BB1C76">
        <w:rPr>
          <w:sz w:val="22"/>
          <w:szCs w:val="22"/>
        </w:rPr>
        <w:t>ities</w:t>
      </w:r>
      <w:r w:rsidR="00892871" w:rsidRPr="00BB1C76">
        <w:rPr>
          <w:sz w:val="22"/>
          <w:szCs w:val="22"/>
        </w:rPr>
        <w:t xml:space="preserve"> are painting of the outside of the mobile home, hanging of doors windows and siding</w:t>
      </w:r>
      <w:r w:rsidR="00E37584" w:rsidRPr="00BB1C76">
        <w:rPr>
          <w:sz w:val="22"/>
          <w:szCs w:val="22"/>
        </w:rPr>
        <w:t>.</w:t>
      </w:r>
    </w:p>
    <w:sdt>
      <w:sdtPr>
        <w:rPr>
          <w:b w:val="0"/>
          <w:bCs w:val="0"/>
          <w:caps w:val="0"/>
          <w:color w:val="404040" w:themeColor="text1" w:themeTint="BF"/>
          <w:sz w:val="22"/>
          <w:szCs w:val="22"/>
        </w:rPr>
        <w:id w:val="417760904"/>
        <w15:repeatingSection/>
      </w:sdtPr>
      <w:sdtEndPr>
        <w:rPr>
          <w:b/>
          <w:bCs/>
          <w:caps/>
          <w:color w:val="191919" w:themeColor="background2" w:themeShade="1A"/>
        </w:rPr>
      </w:sdtEndPr>
      <w:sdtContent>
        <w:sdt>
          <w:sdtPr>
            <w:rPr>
              <w:b w:val="0"/>
              <w:bCs w:val="0"/>
              <w:caps w:val="0"/>
              <w:color w:val="404040" w:themeColor="text1" w:themeTint="BF"/>
              <w:sz w:val="22"/>
              <w:szCs w:val="22"/>
            </w:rPr>
            <w:id w:val="-1773932447"/>
            <w:placeholder>
              <w:docPart w:val="08065E8CB4DE4676BF16907A7BC15C5C"/>
            </w:placeholder>
            <w15:repeatingSectionItem/>
          </w:sdtPr>
          <w:sdtEndPr/>
          <w:sdtContent>
            <w:p w14:paraId="58A20032" w14:textId="77777777" w:rsidR="002B292E" w:rsidRPr="00BB1C76" w:rsidRDefault="00E37584" w:rsidP="00BB1C76">
              <w:pPr>
                <w:pStyle w:val="Subsection"/>
                <w:rPr>
                  <w:sz w:val="22"/>
                  <w:szCs w:val="22"/>
                </w:rPr>
              </w:pPr>
              <w:r w:rsidRPr="00BB1C76">
                <w:rPr>
                  <w:sz w:val="22"/>
                  <w:szCs w:val="22"/>
                </w:rPr>
                <w:t>Pins</w:t>
              </w:r>
              <w:r w:rsidR="00357977" w:rsidRPr="00BB1C76">
                <w:rPr>
                  <w:sz w:val="22"/>
                  <w:szCs w:val="22"/>
                </w:rPr>
                <w:t> | </w:t>
              </w:r>
              <w:r w:rsidR="007F2DCE" w:rsidRPr="00BB1C76">
                <w:rPr>
                  <w:sz w:val="22"/>
                  <w:szCs w:val="22"/>
                </w:rPr>
                <w:t>Frontie</w:t>
              </w:r>
              <w:r w:rsidRPr="00BB1C76">
                <w:rPr>
                  <w:sz w:val="22"/>
                  <w:szCs w:val="22"/>
                </w:rPr>
                <w:t>r Meats</w:t>
              </w:r>
              <w:r w:rsidR="00357977" w:rsidRPr="00BB1C76">
                <w:rPr>
                  <w:sz w:val="22"/>
                  <w:szCs w:val="22"/>
                </w:rPr>
                <w:t> | </w:t>
              </w:r>
              <w:r w:rsidR="0061548B" w:rsidRPr="00BB1C76">
                <w:rPr>
                  <w:sz w:val="22"/>
                  <w:szCs w:val="22"/>
                </w:rPr>
                <w:t>June 2013- August 2013</w:t>
              </w:r>
            </w:p>
            <w:p w14:paraId="59EE6F61" w14:textId="77777777" w:rsidR="00E37584" w:rsidRPr="00BB1C76" w:rsidRDefault="00E37584" w:rsidP="00BB1C76">
              <w:pPr>
                <w:pStyle w:val="ListBullet"/>
                <w:rPr>
                  <w:bCs/>
                  <w:sz w:val="22"/>
                  <w:szCs w:val="22"/>
                </w:rPr>
              </w:pPr>
              <w:r w:rsidRPr="00BB1C76">
                <w:rPr>
                  <w:sz w:val="22"/>
                  <w:szCs w:val="22"/>
                </w:rPr>
                <w:t>Working with the pins getting the animals prepared to be processed by washing them down and keeping the cool.</w:t>
              </w:r>
            </w:p>
          </w:sdtContent>
        </w:sdt>
        <w:sdt>
          <w:sdtPr>
            <w:rPr>
              <w:b w:val="0"/>
              <w:bCs w:val="0"/>
              <w:caps w:val="0"/>
              <w:color w:val="404040" w:themeColor="text1" w:themeTint="BF"/>
              <w:sz w:val="22"/>
              <w:szCs w:val="22"/>
            </w:rPr>
            <w:id w:val="84267679"/>
            <w:placeholder>
              <w:docPart w:val="F189C61BDC1E44628D691E17C4BBBE45"/>
            </w:placeholder>
            <w15:repeatingSectionItem/>
          </w:sdtPr>
          <w:sdtEndPr/>
          <w:sdtContent>
            <w:p w14:paraId="2B33C7B0" w14:textId="77777777" w:rsidR="00E37584" w:rsidRPr="00BB1C76" w:rsidRDefault="00E37584" w:rsidP="00BB1C76">
              <w:pPr>
                <w:pStyle w:val="Subsection"/>
                <w:rPr>
                  <w:sz w:val="22"/>
                  <w:szCs w:val="22"/>
                </w:rPr>
              </w:pPr>
              <w:r w:rsidRPr="00BB1C76">
                <w:rPr>
                  <w:sz w:val="22"/>
                  <w:szCs w:val="22"/>
                </w:rPr>
                <w:t>Lead custodian/supervisor | go</w:t>
              </w:r>
              <w:r w:rsidR="00F834F1" w:rsidRPr="00BB1C76">
                <w:rPr>
                  <w:sz w:val="22"/>
                  <w:szCs w:val="22"/>
                </w:rPr>
                <w:t>odwill of centreal Texas, Austi</w:t>
              </w:r>
              <w:r w:rsidRPr="00BB1C76">
                <w:rPr>
                  <w:sz w:val="22"/>
                  <w:szCs w:val="22"/>
                </w:rPr>
                <w:t>n texas | </w:t>
              </w:r>
              <w:r w:rsidR="0061548B" w:rsidRPr="00BB1C76">
                <w:rPr>
                  <w:sz w:val="22"/>
                  <w:szCs w:val="22"/>
                </w:rPr>
                <w:t>January 2012- December 2012</w:t>
              </w:r>
            </w:p>
            <w:p w14:paraId="7C80708B" w14:textId="77777777" w:rsidR="00F834F1" w:rsidRPr="00BB1C76" w:rsidRDefault="00E37584" w:rsidP="00BB1C76">
              <w:pPr>
                <w:pStyle w:val="ListBullet"/>
                <w:rPr>
                  <w:bCs/>
                  <w:sz w:val="22"/>
                  <w:szCs w:val="22"/>
                </w:rPr>
              </w:pPr>
              <w:r w:rsidRPr="00BB1C76">
                <w:rPr>
                  <w:sz w:val="22"/>
                  <w:szCs w:val="22"/>
                </w:rPr>
                <w:t xml:space="preserve">Responsible for driving a crew to and from each work site </w:t>
              </w:r>
              <w:r w:rsidR="00F834F1" w:rsidRPr="00BB1C76">
                <w:rPr>
                  <w:sz w:val="22"/>
                  <w:szCs w:val="22"/>
                </w:rPr>
                <w:t xml:space="preserve">to clean and making sure that </w:t>
              </w:r>
              <w:r w:rsidRPr="00BB1C76">
                <w:rPr>
                  <w:sz w:val="22"/>
                  <w:szCs w:val="22"/>
                </w:rPr>
                <w:t xml:space="preserve">the cleaning of all Goodwill stores </w:t>
              </w:r>
              <w:r w:rsidR="00F834F1" w:rsidRPr="00BB1C76">
                <w:rPr>
                  <w:sz w:val="22"/>
                  <w:szCs w:val="22"/>
                </w:rPr>
                <w:t>is done efficiently and safely.  Also maintaining of all employees hours are done correct.</w:t>
              </w:r>
            </w:p>
          </w:sdtContent>
        </w:sdt>
        <w:sdt>
          <w:sdtPr>
            <w:rPr>
              <w:b w:val="0"/>
              <w:bCs w:val="0"/>
              <w:caps w:val="0"/>
              <w:color w:val="404040" w:themeColor="text1" w:themeTint="BF"/>
              <w:sz w:val="22"/>
              <w:szCs w:val="22"/>
            </w:rPr>
            <w:id w:val="1743364256"/>
            <w:placeholder>
              <w:docPart w:val="B5F6AAE4B0DD4714839E84E3F005B2C5"/>
            </w:placeholder>
            <w15:repeatingSectionItem/>
          </w:sdtPr>
          <w:sdtEndPr/>
          <w:sdtContent>
            <w:p w14:paraId="666A7AE1" w14:textId="77777777" w:rsidR="006766E8" w:rsidRPr="00BB1C76" w:rsidRDefault="006766E8" w:rsidP="00BB1C76">
              <w:pPr>
                <w:pStyle w:val="Subsection"/>
                <w:rPr>
                  <w:sz w:val="22"/>
                  <w:szCs w:val="22"/>
                </w:rPr>
              </w:pPr>
              <w:r w:rsidRPr="00BB1C76">
                <w:rPr>
                  <w:sz w:val="22"/>
                  <w:szCs w:val="22"/>
                </w:rPr>
                <w:t>Driver/supervisor | Sundagger, Austin, texas | October 2011- January 2012</w:t>
              </w:r>
            </w:p>
            <w:p w14:paraId="1DF909A5" w14:textId="77777777" w:rsidR="006766E8" w:rsidRPr="00BB1C76" w:rsidRDefault="006766E8" w:rsidP="00BB1C76">
              <w:pPr>
                <w:pStyle w:val="ListBullet"/>
                <w:rPr>
                  <w:bCs/>
                  <w:sz w:val="22"/>
                  <w:szCs w:val="22"/>
                </w:rPr>
              </w:pPr>
              <w:r w:rsidRPr="00BB1C76">
                <w:rPr>
                  <w:sz w:val="22"/>
                  <w:szCs w:val="22"/>
                </w:rPr>
                <w:t xml:space="preserve">Responsible for driving a crew to and from each work in various counties to be dropped off at mile markers to pick up trash. Also responsible for the packing of an 800 cubic feet trailer and hauling the trailer to the landfill every other day. </w:t>
              </w:r>
            </w:p>
          </w:sdtContent>
        </w:sdt>
        <w:sdt>
          <w:sdtPr>
            <w:rPr>
              <w:b w:val="0"/>
              <w:bCs w:val="0"/>
              <w:caps w:val="0"/>
              <w:color w:val="404040" w:themeColor="text1" w:themeTint="BF"/>
              <w:sz w:val="22"/>
              <w:szCs w:val="22"/>
            </w:rPr>
            <w:id w:val="1009179126"/>
            <w:placeholder>
              <w:docPart w:val="8956D184B127417E8385EEE12471B282"/>
            </w:placeholder>
            <w15:repeatingSectionItem/>
          </w:sdtPr>
          <w:sdtEndPr/>
          <w:sdtContent>
            <w:p w14:paraId="75F3B4BD" w14:textId="77777777" w:rsidR="006766E8" w:rsidRPr="00BB1C76" w:rsidRDefault="00F44538" w:rsidP="00BB1C76">
              <w:pPr>
                <w:pStyle w:val="Subsection"/>
                <w:rPr>
                  <w:sz w:val="22"/>
                  <w:szCs w:val="22"/>
                </w:rPr>
              </w:pPr>
              <w:r w:rsidRPr="00BB1C76">
                <w:rPr>
                  <w:sz w:val="22"/>
                  <w:szCs w:val="22"/>
                </w:rPr>
                <w:t>Floor Care Tech</w:t>
              </w:r>
              <w:r w:rsidR="000347B4" w:rsidRPr="00BB1C76">
                <w:rPr>
                  <w:sz w:val="22"/>
                  <w:szCs w:val="22"/>
                </w:rPr>
                <w:t>nician,</w:t>
              </w:r>
              <w:r w:rsidRPr="00BB1C76">
                <w:rPr>
                  <w:sz w:val="22"/>
                  <w:szCs w:val="22"/>
                </w:rPr>
                <w:t>| Huntsville,</w:t>
              </w:r>
              <w:r w:rsidR="006766E8" w:rsidRPr="00BB1C76">
                <w:rPr>
                  <w:sz w:val="22"/>
                  <w:szCs w:val="22"/>
                </w:rPr>
                <w:t xml:space="preserve"> texas | </w:t>
              </w:r>
              <w:r w:rsidRPr="00BB1C76">
                <w:rPr>
                  <w:sz w:val="22"/>
                  <w:szCs w:val="22"/>
                </w:rPr>
                <w:t>April 2009- August 2011</w:t>
              </w:r>
            </w:p>
            <w:p w14:paraId="2169A089" w14:textId="77777777" w:rsidR="006766E8" w:rsidRPr="00BB1C76" w:rsidRDefault="006766E8" w:rsidP="00BB1C76">
              <w:pPr>
                <w:pStyle w:val="ListBullet"/>
                <w:numPr>
                  <w:ilvl w:val="0"/>
                  <w:numId w:val="0"/>
                </w:numPr>
                <w:ind w:left="144"/>
                <w:rPr>
                  <w:bCs/>
                  <w:sz w:val="22"/>
                  <w:szCs w:val="22"/>
                </w:rPr>
              </w:pPr>
              <w:r w:rsidRPr="00BB1C76">
                <w:rPr>
                  <w:sz w:val="22"/>
                  <w:szCs w:val="22"/>
                </w:rPr>
                <w:t>Responsible for stripping, sealing and waxing floors so that they maintain a professional look</w:t>
              </w:r>
              <w:r w:rsidR="00F44538" w:rsidRPr="00BB1C76">
                <w:rPr>
                  <w:sz w:val="22"/>
                  <w:szCs w:val="22"/>
                </w:rPr>
                <w:t>.  Also operating heavy industrial equipment such as diamond cutters, buffers, and any floor care equipment tool used to fix or maintain floors.</w:t>
              </w:r>
              <w:r w:rsidRPr="00BB1C76">
                <w:rPr>
                  <w:sz w:val="22"/>
                  <w:szCs w:val="22"/>
                </w:rPr>
                <w:t xml:space="preserve"> </w:t>
              </w:r>
            </w:p>
          </w:sdtContent>
        </w:sdt>
        <w:sdt>
          <w:sdtPr>
            <w:rPr>
              <w:b w:val="0"/>
              <w:bCs w:val="0"/>
              <w:caps w:val="0"/>
              <w:color w:val="404040" w:themeColor="text1" w:themeTint="BF"/>
              <w:sz w:val="22"/>
              <w:szCs w:val="22"/>
            </w:rPr>
            <w:id w:val="1089727254"/>
            <w:placeholder>
              <w:docPart w:val="498B168A224D45E9B6894743D0FF129B"/>
            </w:placeholder>
            <w15:repeatingSectionItem/>
          </w:sdtPr>
          <w:sdtEndPr/>
          <w:sdtContent>
            <w:p w14:paraId="6C407492" w14:textId="77777777" w:rsidR="006766E8" w:rsidRPr="00BB1C76" w:rsidRDefault="006766E8" w:rsidP="00BB1C76">
              <w:pPr>
                <w:pStyle w:val="Subsection"/>
                <w:rPr>
                  <w:sz w:val="22"/>
                  <w:szCs w:val="22"/>
                </w:rPr>
              </w:pPr>
              <w:r w:rsidRPr="00BB1C76">
                <w:rPr>
                  <w:sz w:val="22"/>
                  <w:szCs w:val="22"/>
                </w:rPr>
                <w:t>Kuntz Road Construction| Schertz, texas | December 2007- July 2008</w:t>
              </w:r>
            </w:p>
            <w:p w14:paraId="7FC4E5D8" w14:textId="77777777" w:rsidR="00547E12" w:rsidRPr="00BB1C76" w:rsidRDefault="006766E8" w:rsidP="00BB1C76">
              <w:pPr>
                <w:pStyle w:val="ListBullet"/>
                <w:rPr>
                  <w:bCs/>
                  <w:sz w:val="22"/>
                  <w:szCs w:val="22"/>
                </w:rPr>
              </w:pPr>
              <w:r w:rsidRPr="00BB1C76">
                <w:rPr>
                  <w:sz w:val="22"/>
                  <w:szCs w:val="22"/>
                </w:rPr>
                <w:t>Doing General Labor work by doing road construction of sealing stress cracks in road or highways and also fixing of guard rails.</w:t>
              </w:r>
            </w:p>
          </w:sdtContent>
        </w:sdt>
        <w:sdt>
          <w:sdtPr>
            <w:rPr>
              <w:b w:val="0"/>
              <w:bCs w:val="0"/>
              <w:caps w:val="0"/>
              <w:color w:val="404040" w:themeColor="text1" w:themeTint="BF"/>
              <w:sz w:val="22"/>
              <w:szCs w:val="22"/>
            </w:rPr>
            <w:id w:val="-598103277"/>
            <w:placeholder>
              <w:docPart w:val="C321A618481A4A34860AB599014097A1"/>
            </w:placeholder>
            <w15:repeatingSectionItem/>
          </w:sdtPr>
          <w:sdtEndPr/>
          <w:sdtContent>
            <w:p w14:paraId="3FB28362" w14:textId="77777777" w:rsidR="00F048D2" w:rsidRPr="00BB1C76" w:rsidRDefault="00547E12" w:rsidP="00BB1C76">
              <w:pPr>
                <w:pStyle w:val="Subsection"/>
                <w:rPr>
                  <w:sz w:val="22"/>
                  <w:szCs w:val="22"/>
                </w:rPr>
              </w:pPr>
              <w:r w:rsidRPr="00BB1C76">
                <w:rPr>
                  <w:sz w:val="22"/>
                  <w:szCs w:val="22"/>
                </w:rPr>
                <w:t xml:space="preserve">Exteriors, Champion Redman Homes| Burleson, texas | August </w:t>
              </w:r>
              <w:r w:rsidR="00F048D2" w:rsidRPr="00BB1C76">
                <w:rPr>
                  <w:sz w:val="22"/>
                  <w:szCs w:val="22"/>
                </w:rPr>
                <w:t>2006-</w:t>
              </w:r>
              <w:r w:rsidRPr="00BB1C76">
                <w:rPr>
                  <w:sz w:val="22"/>
                  <w:szCs w:val="22"/>
                </w:rPr>
                <w:t xml:space="preserve"> </w:t>
              </w:r>
              <w:r w:rsidR="00F048D2" w:rsidRPr="00BB1C76">
                <w:rPr>
                  <w:sz w:val="22"/>
                  <w:szCs w:val="22"/>
                </w:rPr>
                <w:t>September 2007</w:t>
              </w:r>
            </w:p>
            <w:p w14:paraId="3E672071" w14:textId="77777777" w:rsidR="00F048D2" w:rsidRPr="00BB1C76" w:rsidRDefault="00F048D2" w:rsidP="00BB1C76">
              <w:pPr>
                <w:pStyle w:val="ListBullet"/>
                <w:numPr>
                  <w:ilvl w:val="0"/>
                  <w:numId w:val="0"/>
                </w:numPr>
                <w:rPr>
                  <w:sz w:val="22"/>
                  <w:szCs w:val="22"/>
                </w:rPr>
              </w:pPr>
              <w:r w:rsidRPr="00BB1C76">
                <w:rPr>
                  <w:sz w:val="22"/>
                  <w:szCs w:val="22"/>
                </w:rPr>
                <w:t xml:space="preserve"> My responsibilities include painting, decking, hanging of doors, windows, and siding.  Also redoing all recall work.</w:t>
              </w:r>
            </w:p>
          </w:sdtContent>
        </w:sdt>
        <w:sdt>
          <w:sdtPr>
            <w:rPr>
              <w:b w:val="0"/>
              <w:bCs w:val="0"/>
              <w:caps w:val="0"/>
              <w:color w:val="404040" w:themeColor="text1" w:themeTint="BF"/>
              <w:sz w:val="22"/>
              <w:szCs w:val="22"/>
            </w:rPr>
            <w:id w:val="854377944"/>
            <w:placeholder>
              <w:docPart w:val="968F926DB1C6442E89031445E4CEC323"/>
            </w:placeholder>
            <w15:repeatingSectionItem/>
          </w:sdtPr>
          <w:sdtEndPr/>
          <w:sdtContent>
            <w:p w14:paraId="155460BA" w14:textId="77777777" w:rsidR="00F048D2" w:rsidRPr="00BB1C76" w:rsidRDefault="00F048D2" w:rsidP="00BB1C76">
              <w:pPr>
                <w:pStyle w:val="Subsection"/>
                <w:rPr>
                  <w:sz w:val="22"/>
                  <w:szCs w:val="22"/>
                </w:rPr>
              </w:pPr>
              <w:r w:rsidRPr="00BB1C76">
                <w:rPr>
                  <w:sz w:val="22"/>
                  <w:szCs w:val="22"/>
                </w:rPr>
                <w:t>Home Builder, Oak Creek Homes| Fort Worth, texas | March 2006-August 2006</w:t>
              </w:r>
            </w:p>
            <w:p w14:paraId="610F7298" w14:textId="77777777" w:rsidR="00F048D2" w:rsidRPr="00BB1C76" w:rsidRDefault="00F048D2" w:rsidP="00BB1C76">
              <w:pPr>
                <w:pStyle w:val="ListBullet"/>
                <w:numPr>
                  <w:ilvl w:val="0"/>
                  <w:numId w:val="0"/>
                </w:numPr>
                <w:rPr>
                  <w:sz w:val="22"/>
                  <w:szCs w:val="22"/>
                </w:rPr>
              </w:pPr>
              <w:r w:rsidRPr="00BB1C76">
                <w:rPr>
                  <w:sz w:val="22"/>
                  <w:szCs w:val="22"/>
                </w:rPr>
                <w:t xml:space="preserve"> My responsibilities include painting with a roller or airless sprayer, decking, hanging of doors, windows, and siding.  </w:t>
              </w:r>
            </w:p>
          </w:sdtContent>
        </w:sdt>
        <w:sdt>
          <w:sdtPr>
            <w:rPr>
              <w:b w:val="0"/>
              <w:bCs w:val="0"/>
              <w:caps w:val="0"/>
              <w:color w:val="404040" w:themeColor="text1" w:themeTint="BF"/>
              <w:sz w:val="22"/>
              <w:szCs w:val="22"/>
            </w:rPr>
            <w:id w:val="805445594"/>
            <w:placeholder>
              <w:docPart w:val="0C20906AE67343F69DE9F6B36EA730C3"/>
            </w:placeholder>
            <w15:repeatingSectionItem/>
          </w:sdtPr>
          <w:sdtEndPr/>
          <w:sdtContent>
            <w:p w14:paraId="28AC25CF" w14:textId="77777777" w:rsidR="00533770" w:rsidRPr="00BB1C76" w:rsidRDefault="00533770" w:rsidP="00BB1C76">
              <w:pPr>
                <w:pStyle w:val="Subsection"/>
                <w:rPr>
                  <w:sz w:val="22"/>
                  <w:szCs w:val="22"/>
                </w:rPr>
              </w:pPr>
              <w:r w:rsidRPr="00BB1C76">
                <w:rPr>
                  <w:sz w:val="22"/>
                  <w:szCs w:val="22"/>
                </w:rPr>
                <w:t>St</w:t>
              </w:r>
              <w:r w:rsidR="000347B4" w:rsidRPr="00BB1C76">
                <w:rPr>
                  <w:sz w:val="22"/>
                  <w:szCs w:val="22"/>
                </w:rPr>
                <w:t>erling Food Cooperation,</w:t>
              </w:r>
              <w:r w:rsidRPr="00BB1C76">
                <w:rPr>
                  <w:sz w:val="22"/>
                  <w:szCs w:val="22"/>
                </w:rPr>
                <w:t>| Hundo, texas | February 2000- November 2006</w:t>
              </w:r>
            </w:p>
            <w:p w14:paraId="6F3341F3" w14:textId="77777777" w:rsidR="00533770" w:rsidRPr="00BB1C76" w:rsidRDefault="00533770" w:rsidP="00BB1C76">
              <w:pPr>
                <w:pStyle w:val="ListBullet"/>
                <w:numPr>
                  <w:ilvl w:val="0"/>
                  <w:numId w:val="0"/>
                </w:numPr>
                <w:rPr>
                  <w:sz w:val="22"/>
                  <w:szCs w:val="22"/>
                </w:rPr>
              </w:pPr>
              <w:r w:rsidRPr="00BB1C76">
                <w:rPr>
                  <w:sz w:val="22"/>
                  <w:szCs w:val="22"/>
                </w:rPr>
                <w:t xml:space="preserve"> Preparing of food for large quantities, serving and cooking meals in a professional manner </w:t>
              </w:r>
            </w:p>
          </w:sdtContent>
        </w:sdt>
        <w:sdt>
          <w:sdtPr>
            <w:rPr>
              <w:b w:val="0"/>
              <w:bCs w:val="0"/>
              <w:caps w:val="0"/>
              <w:color w:val="404040" w:themeColor="text1" w:themeTint="BF"/>
              <w:sz w:val="22"/>
              <w:szCs w:val="22"/>
            </w:rPr>
            <w:id w:val="650099357"/>
            <w:placeholder>
              <w:docPart w:val="5A28534D9B6A47E2BB67B62A1AE1F9CC"/>
            </w:placeholder>
            <w15:repeatingSectionItem/>
          </w:sdtPr>
          <w:sdtEndPr/>
          <w:sdtContent>
            <w:p w14:paraId="1C75F99F" w14:textId="77777777" w:rsidR="00533770" w:rsidRPr="00BB1C76" w:rsidRDefault="000347B4" w:rsidP="00BB1C76">
              <w:pPr>
                <w:pStyle w:val="Subsection"/>
                <w:rPr>
                  <w:sz w:val="22"/>
                  <w:szCs w:val="22"/>
                </w:rPr>
              </w:pPr>
              <w:r w:rsidRPr="00BB1C76">
                <w:rPr>
                  <w:sz w:val="22"/>
                  <w:szCs w:val="22"/>
                </w:rPr>
                <w:t>Texas Garment Factory,</w:t>
              </w:r>
              <w:r w:rsidR="0024556B" w:rsidRPr="00BB1C76">
                <w:rPr>
                  <w:sz w:val="22"/>
                  <w:szCs w:val="22"/>
                </w:rPr>
                <w:t>| Dayton</w:t>
              </w:r>
              <w:r w:rsidR="00533770" w:rsidRPr="00BB1C76">
                <w:rPr>
                  <w:sz w:val="22"/>
                  <w:szCs w:val="22"/>
                </w:rPr>
                <w:t>, texas | </w:t>
              </w:r>
              <w:r w:rsidR="0024556B" w:rsidRPr="00BB1C76">
                <w:rPr>
                  <w:sz w:val="22"/>
                  <w:szCs w:val="22"/>
                </w:rPr>
                <w:t>August 1995- December 1999</w:t>
              </w:r>
            </w:p>
            <w:p w14:paraId="74F6036D" w14:textId="77777777" w:rsidR="00533770" w:rsidRPr="00BB1C76" w:rsidRDefault="0024556B" w:rsidP="00BB1C76">
              <w:pPr>
                <w:pStyle w:val="ListBullet"/>
                <w:numPr>
                  <w:ilvl w:val="0"/>
                  <w:numId w:val="0"/>
                </w:numPr>
                <w:rPr>
                  <w:sz w:val="22"/>
                  <w:szCs w:val="22"/>
                </w:rPr>
              </w:pPr>
              <w:r w:rsidRPr="00BB1C76">
                <w:rPr>
                  <w:sz w:val="22"/>
                  <w:szCs w:val="22"/>
                </w:rPr>
                <w:t xml:space="preserve"> Responsible for fixing and maintaining sewing machines and safety procedures concerning button machines, button hole machines, bar tack machines, double, triple or single needle machines,  serger machines and any factory industrial sewing machines. </w:t>
              </w:r>
            </w:p>
          </w:sdtContent>
        </w:sdt>
        <w:p w14:paraId="1CEE756B" w14:textId="77777777" w:rsidR="00533770" w:rsidRPr="00BB1C76" w:rsidRDefault="00533770" w:rsidP="00BB1C76">
          <w:pPr>
            <w:pStyle w:val="Subsection"/>
            <w:rPr>
              <w:sz w:val="22"/>
              <w:szCs w:val="22"/>
            </w:rPr>
          </w:pPr>
        </w:p>
        <w:p w14:paraId="031B576D" w14:textId="77777777" w:rsidR="002B292E" w:rsidRPr="00BB1C76" w:rsidRDefault="007B2573" w:rsidP="00BB1C76">
          <w:pPr>
            <w:pStyle w:val="Subsection"/>
            <w:rPr>
              <w:sz w:val="22"/>
              <w:szCs w:val="22"/>
            </w:rPr>
          </w:pPr>
        </w:p>
      </w:sdtContent>
    </w:sdt>
    <w:sectPr w:rsidR="002B292E" w:rsidRPr="00BB1C76">
      <w:footerReference w:type="default" r:id="rId9"/>
      <w:pgSz w:w="12240" w:h="15840"/>
      <w:pgMar w:top="1296"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CFD1F" w14:textId="77777777" w:rsidR="007B2573" w:rsidRDefault="007B2573">
      <w:pPr>
        <w:spacing w:after="0"/>
      </w:pPr>
      <w:r>
        <w:separator/>
      </w:r>
    </w:p>
  </w:endnote>
  <w:endnote w:type="continuationSeparator" w:id="0">
    <w:p w14:paraId="27FF2C2E" w14:textId="77777777" w:rsidR="007B2573" w:rsidRDefault="007B25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78625" w14:textId="77777777" w:rsidR="002B292E" w:rsidRDefault="00357977">
    <w:pPr>
      <w:pStyle w:val="Footer"/>
    </w:pPr>
    <w:r>
      <w:t xml:space="preserve">Page </w:t>
    </w:r>
    <w:r>
      <w:fldChar w:fldCharType="begin"/>
    </w:r>
    <w:r>
      <w:instrText xml:space="preserve"> PAGE   \* MERGEFORMAT </w:instrText>
    </w:r>
    <w:r>
      <w:fldChar w:fldCharType="separate"/>
    </w:r>
    <w:r w:rsidR="0000797D">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819FD" w14:textId="77777777" w:rsidR="007B2573" w:rsidRDefault="007B2573">
      <w:pPr>
        <w:spacing w:after="0"/>
      </w:pPr>
      <w:r>
        <w:separator/>
      </w:r>
    </w:p>
  </w:footnote>
  <w:footnote w:type="continuationSeparator" w:id="0">
    <w:p w14:paraId="566CF8B7" w14:textId="77777777" w:rsidR="007B2573" w:rsidRDefault="007B25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3C42164"/>
    <w:lvl w:ilvl="0">
      <w:start w:val="1"/>
      <w:numFmt w:val="bullet"/>
      <w:pStyle w:val="ListBullet"/>
      <w:lvlText w:val="·"/>
      <w:lvlJc w:val="left"/>
      <w:pPr>
        <w:tabs>
          <w:tab w:val="num" w:pos="144"/>
        </w:tabs>
        <w:ind w:left="144" w:hanging="144"/>
      </w:pPr>
      <w:rPr>
        <w:rFonts w:ascii="Cambria" w:hAnsi="Cambria" w:hint="default"/>
      </w:rPr>
    </w:lvl>
  </w:abstractNum>
  <w:abstractNum w:abstractNumId="1" w15:restartNumberingAfterBreak="0">
    <w:nsid w:val="14621FAB"/>
    <w:multiLevelType w:val="hybridMultilevel"/>
    <w:tmpl w:val="46D615DA"/>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2" w15:restartNumberingAfterBreak="0">
    <w:nsid w:val="409C5AEE"/>
    <w:multiLevelType w:val="hybridMultilevel"/>
    <w:tmpl w:val="68E6D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3D1C5D"/>
    <w:multiLevelType w:val="hybridMultilevel"/>
    <w:tmpl w:val="86D0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7D0D72"/>
    <w:multiLevelType w:val="hybridMultilevel"/>
    <w:tmpl w:val="F2BA4A9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num w:numId="1">
    <w:abstractNumId w:val="0"/>
  </w:num>
  <w:num w:numId="2">
    <w:abstractNumId w:val="0"/>
    <w:lvlOverride w:ilvl="0">
      <w:startOverride w:val="1"/>
    </w:lvlOverride>
  </w:num>
  <w:num w:numId="3">
    <w:abstractNumId w:val="0"/>
    <w:lvlOverride w:ilvl="0">
      <w:startOverride w:val="1"/>
    </w:lvlOverride>
  </w:num>
  <w:num w:numId="4">
    <w:abstractNumId w:val="0"/>
    <w:lvlOverride w:ilvl="0">
      <w:startOverride w:val="1"/>
    </w:lvlOverride>
  </w:num>
  <w:num w:numId="5">
    <w:abstractNumId w:val="4"/>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E76"/>
    <w:rsid w:val="0000797D"/>
    <w:rsid w:val="000347B4"/>
    <w:rsid w:val="000B5B47"/>
    <w:rsid w:val="00196578"/>
    <w:rsid w:val="0024556B"/>
    <w:rsid w:val="002B292E"/>
    <w:rsid w:val="002B5502"/>
    <w:rsid w:val="002C2BDB"/>
    <w:rsid w:val="00357977"/>
    <w:rsid w:val="003926A8"/>
    <w:rsid w:val="00533770"/>
    <w:rsid w:val="00547E12"/>
    <w:rsid w:val="005724C7"/>
    <w:rsid w:val="0061548B"/>
    <w:rsid w:val="006766E8"/>
    <w:rsid w:val="00700468"/>
    <w:rsid w:val="007431FF"/>
    <w:rsid w:val="007B2573"/>
    <w:rsid w:val="007F2DCE"/>
    <w:rsid w:val="00892871"/>
    <w:rsid w:val="008F6972"/>
    <w:rsid w:val="009300AA"/>
    <w:rsid w:val="009C3A11"/>
    <w:rsid w:val="00A64D3E"/>
    <w:rsid w:val="00AD2E76"/>
    <w:rsid w:val="00B15B36"/>
    <w:rsid w:val="00BB1C76"/>
    <w:rsid w:val="00BE2169"/>
    <w:rsid w:val="00C95676"/>
    <w:rsid w:val="00D03BD0"/>
    <w:rsid w:val="00D44E49"/>
    <w:rsid w:val="00DE0E2D"/>
    <w:rsid w:val="00E35F49"/>
    <w:rsid w:val="00E37584"/>
    <w:rsid w:val="00ED26BB"/>
    <w:rsid w:val="00F048D2"/>
    <w:rsid w:val="00F44538"/>
    <w:rsid w:val="00F57E05"/>
    <w:rsid w:val="00F83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7F9F6"/>
  <w15:chartTrackingRefBased/>
  <w15:docId w15:val="{62D83984-647C-4AA3-B7B8-77C256410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404040" w:themeColor="text1" w:themeTint="BF"/>
        <w:sz w:val="18"/>
        <w:lang w:val="en-US" w:eastAsia="ja-JP" w:bidi="ar-SA"/>
      </w:rPr>
    </w:rPrDefault>
    <w:pPrDefault>
      <w:pPr>
        <w:spacing w:after="2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2"/>
    <w:qFormat/>
    <w:pPr>
      <w:pBdr>
        <w:bottom w:val="single" w:sz="12" w:space="4" w:color="141414" w:themeColor="accent1"/>
      </w:pBdr>
      <w:spacing w:after="120"/>
      <w:contextualSpacing/>
    </w:pPr>
    <w:rPr>
      <w:rFonts w:asciiTheme="majorHAnsi" w:eastAsiaTheme="majorEastAsia" w:hAnsiTheme="majorHAnsi" w:cstheme="majorBidi"/>
      <w:color w:val="141414" w:themeColor="accent1"/>
      <w:kern w:val="28"/>
      <w:sz w:val="52"/>
    </w:rPr>
  </w:style>
  <w:style w:type="character" w:customStyle="1" w:styleId="TitleChar">
    <w:name w:val="Title Char"/>
    <w:basedOn w:val="DefaultParagraphFont"/>
    <w:link w:val="Title"/>
    <w:uiPriority w:val="2"/>
    <w:rPr>
      <w:rFonts w:asciiTheme="majorHAnsi" w:eastAsiaTheme="majorEastAsia" w:hAnsiTheme="majorHAnsi" w:cstheme="majorBidi"/>
      <w:color w:val="141414" w:themeColor="accent1"/>
      <w:kern w:val="28"/>
      <w:sz w:val="52"/>
    </w:rPr>
  </w:style>
  <w:style w:type="character" w:styleId="PlaceholderText">
    <w:name w:val="Placeholder Text"/>
    <w:basedOn w:val="DefaultParagraphFont"/>
    <w:uiPriority w:val="99"/>
    <w:semiHidden/>
    <w:rPr>
      <w:color w:val="808080"/>
    </w:rPr>
  </w:style>
  <w:style w:type="paragraph" w:customStyle="1" w:styleId="SectionHeading">
    <w:name w:val="Section Heading"/>
    <w:basedOn w:val="Normal"/>
    <w:next w:val="Normal"/>
    <w:uiPriority w:val="1"/>
    <w:qFormat/>
    <w:pPr>
      <w:spacing w:before="500" w:after="100"/>
    </w:pPr>
    <w:rPr>
      <w:rFonts w:asciiTheme="majorHAnsi" w:eastAsiaTheme="majorEastAsia" w:hAnsiTheme="majorHAnsi" w:cstheme="majorBidi"/>
      <w:b/>
      <w:bCs/>
      <w:color w:val="4E4E4E" w:themeColor="accent1" w:themeTint="BF"/>
      <w:sz w:val="24"/>
    </w:rPr>
  </w:style>
  <w:style w:type="paragraph" w:styleId="ListBullet">
    <w:name w:val="List Bullet"/>
    <w:basedOn w:val="Normal"/>
    <w:uiPriority w:val="1"/>
    <w:unhideWhenUsed/>
    <w:qFormat/>
    <w:pPr>
      <w:numPr>
        <w:numId w:val="1"/>
      </w:numPr>
      <w:spacing w:after="80"/>
    </w:pPr>
  </w:style>
  <w:style w:type="paragraph" w:customStyle="1" w:styleId="Subsection">
    <w:name w:val="Subsection"/>
    <w:basedOn w:val="Normal"/>
    <w:uiPriority w:val="1"/>
    <w:qFormat/>
    <w:pPr>
      <w:spacing w:before="280" w:after="120"/>
    </w:pPr>
    <w:rPr>
      <w:b/>
      <w:bCs/>
      <w:caps/>
      <w:color w:val="191919" w:themeColor="background2" w:themeShade="1A"/>
    </w:rPr>
  </w:style>
  <w:style w:type="paragraph" w:styleId="Header">
    <w:name w:val="header"/>
    <w:basedOn w:val="Normal"/>
    <w:link w:val="HeaderChar"/>
    <w:uiPriority w:val="99"/>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after="0"/>
      <w:jc w:val="right"/>
    </w:pPr>
    <w:rPr>
      <w:color w:val="141414" w:themeColor="accent1"/>
    </w:rPr>
  </w:style>
  <w:style w:type="character" w:customStyle="1" w:styleId="FooterChar">
    <w:name w:val="Footer Char"/>
    <w:basedOn w:val="DefaultParagraphFont"/>
    <w:link w:val="Footer"/>
    <w:uiPriority w:val="99"/>
    <w:rPr>
      <w:color w:val="141414" w:themeColor="accent1"/>
    </w:rPr>
  </w:style>
  <w:style w:type="paragraph" w:styleId="BodyText2">
    <w:name w:val="Body Text 2"/>
    <w:basedOn w:val="Normal"/>
    <w:link w:val="BodyText2Char"/>
    <w:uiPriority w:val="99"/>
    <w:semiHidden/>
    <w:unhideWhenUsed/>
    <w:rsid w:val="00DE0E2D"/>
    <w:pPr>
      <w:spacing w:after="120" w:line="480" w:lineRule="auto"/>
    </w:pPr>
  </w:style>
  <w:style w:type="character" w:customStyle="1" w:styleId="BodyText2Char">
    <w:name w:val="Body Text 2 Char"/>
    <w:basedOn w:val="DefaultParagraphFont"/>
    <w:link w:val="BodyText2"/>
    <w:uiPriority w:val="99"/>
    <w:semiHidden/>
    <w:rsid w:val="00DE0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yrnia%20Jones\AppData\Roaming\Microsoft\Templates\Niteroi's%20Resum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F547FF7D76441BFB25AC6684016FB78"/>
        <w:category>
          <w:name w:val="General"/>
          <w:gallery w:val="placeholder"/>
        </w:category>
        <w:types>
          <w:type w:val="bbPlcHdr"/>
        </w:types>
        <w:behaviors>
          <w:behavior w:val="content"/>
        </w:behaviors>
        <w:guid w:val="{CAF44841-CA7D-4509-83BE-907A1040DE6C}"/>
      </w:docPartPr>
      <w:docPartBody>
        <w:p w:rsidR="00554420" w:rsidRDefault="00F279BB">
          <w:pPr>
            <w:pStyle w:val="5F547FF7D76441BFB25AC6684016FB78"/>
          </w:pPr>
          <w:r>
            <w:t>[Your Name]</w:t>
          </w:r>
        </w:p>
      </w:docPartBody>
    </w:docPart>
    <w:docPart>
      <w:docPartPr>
        <w:name w:val="22A57B53A25348B0965DD8D743942402"/>
        <w:category>
          <w:name w:val="General"/>
          <w:gallery w:val="placeholder"/>
        </w:category>
        <w:types>
          <w:type w:val="bbPlcHdr"/>
        </w:types>
        <w:behaviors>
          <w:behavior w:val="content"/>
        </w:behaviors>
        <w:guid w:val="{0E2F1218-0840-4723-84E7-5CE9B9E6ADF1}"/>
      </w:docPartPr>
      <w:docPartBody>
        <w:p w:rsidR="00554420" w:rsidRDefault="00F279BB">
          <w:pPr>
            <w:pStyle w:val="22A57B53A25348B0965DD8D743942402"/>
          </w:pPr>
          <w:r>
            <w:t>[Address, City, ST  ZIP Code]</w:t>
          </w:r>
        </w:p>
      </w:docPartBody>
    </w:docPart>
    <w:docPart>
      <w:docPartPr>
        <w:name w:val="8678C6D21174438FBC446C54A9EFA7B8"/>
        <w:category>
          <w:name w:val="General"/>
          <w:gallery w:val="placeholder"/>
        </w:category>
        <w:types>
          <w:type w:val="bbPlcHdr"/>
        </w:types>
        <w:behaviors>
          <w:behavior w:val="content"/>
        </w:behaviors>
        <w:guid w:val="{48B6A207-CF5F-4EE5-AA67-7DC9E12FB175}"/>
      </w:docPartPr>
      <w:docPartBody>
        <w:p w:rsidR="00554420" w:rsidRDefault="00F279BB">
          <w:pPr>
            <w:pStyle w:val="8678C6D21174438FBC446C54A9EFA7B8"/>
          </w:pPr>
          <w:r>
            <w:t>[Telephone]</w:t>
          </w:r>
        </w:p>
      </w:docPartBody>
    </w:docPart>
    <w:docPart>
      <w:docPartPr>
        <w:name w:val="36A877CB69E04FE393254F15276458A1"/>
        <w:category>
          <w:name w:val="General"/>
          <w:gallery w:val="placeholder"/>
        </w:category>
        <w:types>
          <w:type w:val="bbPlcHdr"/>
        </w:types>
        <w:behaviors>
          <w:behavior w:val="content"/>
        </w:behaviors>
        <w:guid w:val="{E78EAD47-857D-4D51-8F18-3BE25074CE8A}"/>
      </w:docPartPr>
      <w:docPartBody>
        <w:p w:rsidR="00554420" w:rsidRDefault="00F279BB">
          <w:pPr>
            <w:pStyle w:val="36A877CB69E04FE393254F15276458A1"/>
          </w:pPr>
          <w:r>
            <w:t>[Email]</w:t>
          </w:r>
        </w:p>
      </w:docPartBody>
    </w:docPart>
    <w:docPart>
      <w:docPartPr>
        <w:name w:val="08065E8CB4DE4676BF16907A7BC15C5C"/>
        <w:category>
          <w:name w:val="General"/>
          <w:gallery w:val="placeholder"/>
        </w:category>
        <w:types>
          <w:type w:val="bbPlcHdr"/>
        </w:types>
        <w:behaviors>
          <w:behavior w:val="content"/>
        </w:behaviors>
        <w:guid w:val="{C0256EC1-53D5-4681-AC5E-3013B72C0566}"/>
      </w:docPartPr>
      <w:docPartBody>
        <w:p w:rsidR="00554420" w:rsidRDefault="00F279BB">
          <w:pPr>
            <w:pStyle w:val="08065E8CB4DE4676BF16907A7BC15C5C"/>
          </w:pPr>
          <w:r>
            <w:rPr>
              <w:rStyle w:val="PlaceholderText"/>
            </w:rPr>
            <w:t>Enter any content that you want to repeat, including other content controls. You can also insert this control around table rows in order to repeat parts of a table.</w:t>
          </w:r>
        </w:p>
      </w:docPartBody>
    </w:docPart>
    <w:docPart>
      <w:docPartPr>
        <w:name w:val="F189C61BDC1E44628D691E17C4BBBE45"/>
        <w:category>
          <w:name w:val="General"/>
          <w:gallery w:val="placeholder"/>
        </w:category>
        <w:types>
          <w:type w:val="bbPlcHdr"/>
        </w:types>
        <w:behaviors>
          <w:behavior w:val="content"/>
        </w:behaviors>
        <w:guid w:val="{1D840460-D957-4084-ABE7-505B00FD29A6}"/>
      </w:docPartPr>
      <w:docPartBody>
        <w:p w:rsidR="00554420" w:rsidRDefault="00F279BB">
          <w:pPr>
            <w:pStyle w:val="F189C61BDC1E44628D691E17C4BBBE45"/>
          </w:pPr>
          <w:r>
            <w:rPr>
              <w:rStyle w:val="PlaceholderText"/>
            </w:rPr>
            <w:t>Enter any content that you want to repeat, including other content controls. You can also insert this control around table rows in order to repeat parts of a table.</w:t>
          </w:r>
        </w:p>
      </w:docPartBody>
    </w:docPart>
    <w:docPart>
      <w:docPartPr>
        <w:name w:val="B5F6AAE4B0DD4714839E84E3F005B2C5"/>
        <w:category>
          <w:name w:val="General"/>
          <w:gallery w:val="placeholder"/>
        </w:category>
        <w:types>
          <w:type w:val="bbPlcHdr"/>
        </w:types>
        <w:behaviors>
          <w:behavior w:val="content"/>
        </w:behaviors>
        <w:guid w:val="{FEC95321-59A3-4C35-BC99-8B6B33808663}"/>
      </w:docPartPr>
      <w:docPartBody>
        <w:p w:rsidR="00BB2CEB" w:rsidRDefault="001E3C28" w:rsidP="001E3C28">
          <w:pPr>
            <w:pStyle w:val="B5F6AAE4B0DD4714839E84E3F005B2C5"/>
          </w:pPr>
          <w:r>
            <w:rPr>
              <w:rStyle w:val="PlaceholderText"/>
            </w:rPr>
            <w:t>Enter any content that you want to repeat, including other content controls. You can also insert this control around table rows in order to repeat parts of a table.</w:t>
          </w:r>
        </w:p>
      </w:docPartBody>
    </w:docPart>
    <w:docPart>
      <w:docPartPr>
        <w:name w:val="498B168A224D45E9B6894743D0FF129B"/>
        <w:category>
          <w:name w:val="General"/>
          <w:gallery w:val="placeholder"/>
        </w:category>
        <w:types>
          <w:type w:val="bbPlcHdr"/>
        </w:types>
        <w:behaviors>
          <w:behavior w:val="content"/>
        </w:behaviors>
        <w:guid w:val="{8DE72DF1-5912-4206-8826-6425BF921B54}"/>
      </w:docPartPr>
      <w:docPartBody>
        <w:p w:rsidR="00BB2CEB" w:rsidRDefault="001E3C28" w:rsidP="001E3C28">
          <w:pPr>
            <w:pStyle w:val="498B168A224D45E9B6894743D0FF129B"/>
          </w:pPr>
          <w:r>
            <w:rPr>
              <w:rStyle w:val="PlaceholderText"/>
            </w:rPr>
            <w:t>Enter any content that you want to repeat, including other content controls. You can also insert this control around table rows in order to repeat parts of a table.</w:t>
          </w:r>
        </w:p>
      </w:docPartBody>
    </w:docPart>
    <w:docPart>
      <w:docPartPr>
        <w:name w:val="8956D184B127417E8385EEE12471B282"/>
        <w:category>
          <w:name w:val="General"/>
          <w:gallery w:val="placeholder"/>
        </w:category>
        <w:types>
          <w:type w:val="bbPlcHdr"/>
        </w:types>
        <w:behaviors>
          <w:behavior w:val="content"/>
        </w:behaviors>
        <w:guid w:val="{BC4BA276-86E1-4210-B65C-02B4A63894F1}"/>
      </w:docPartPr>
      <w:docPartBody>
        <w:p w:rsidR="00BB2CEB" w:rsidRDefault="001E3C28" w:rsidP="001E3C28">
          <w:pPr>
            <w:pStyle w:val="8956D184B127417E8385EEE12471B282"/>
          </w:pPr>
          <w:r>
            <w:rPr>
              <w:rStyle w:val="PlaceholderText"/>
            </w:rPr>
            <w:t>Enter any content that you want to repeat, including other content controls. You can also insert this control around table rows in order to repeat parts of a table.</w:t>
          </w:r>
        </w:p>
      </w:docPartBody>
    </w:docPart>
    <w:docPart>
      <w:docPartPr>
        <w:name w:val="C321A618481A4A34860AB599014097A1"/>
        <w:category>
          <w:name w:val="General"/>
          <w:gallery w:val="placeholder"/>
        </w:category>
        <w:types>
          <w:type w:val="bbPlcHdr"/>
        </w:types>
        <w:behaviors>
          <w:behavior w:val="content"/>
        </w:behaviors>
        <w:guid w:val="{541D8B95-02E7-4F57-88BB-73709C2505C3}"/>
      </w:docPartPr>
      <w:docPartBody>
        <w:p w:rsidR="00BB2CEB" w:rsidRDefault="001E3C28" w:rsidP="001E3C28">
          <w:pPr>
            <w:pStyle w:val="C321A618481A4A34860AB599014097A1"/>
          </w:pPr>
          <w:r>
            <w:rPr>
              <w:rStyle w:val="PlaceholderText"/>
            </w:rPr>
            <w:t>Enter any content that you want to repeat, including other content controls. You can also insert this control around table rows in order to repeat parts of a table.</w:t>
          </w:r>
        </w:p>
      </w:docPartBody>
    </w:docPart>
    <w:docPart>
      <w:docPartPr>
        <w:name w:val="968F926DB1C6442E89031445E4CEC323"/>
        <w:category>
          <w:name w:val="General"/>
          <w:gallery w:val="placeholder"/>
        </w:category>
        <w:types>
          <w:type w:val="bbPlcHdr"/>
        </w:types>
        <w:behaviors>
          <w:behavior w:val="content"/>
        </w:behaviors>
        <w:guid w:val="{930C0FC0-09FE-4317-84BD-A39BE55D8937}"/>
      </w:docPartPr>
      <w:docPartBody>
        <w:p w:rsidR="00BB2CEB" w:rsidRDefault="001E3C28" w:rsidP="001E3C28">
          <w:pPr>
            <w:pStyle w:val="968F926DB1C6442E89031445E4CEC323"/>
          </w:pPr>
          <w:r>
            <w:rPr>
              <w:rStyle w:val="PlaceholderText"/>
            </w:rPr>
            <w:t>Enter any content that you want to repeat, including other content controls. You can also insert this control around table rows in order to repeat parts of a table.</w:t>
          </w:r>
        </w:p>
      </w:docPartBody>
    </w:docPart>
    <w:docPart>
      <w:docPartPr>
        <w:name w:val="0C20906AE67343F69DE9F6B36EA730C3"/>
        <w:category>
          <w:name w:val="General"/>
          <w:gallery w:val="placeholder"/>
        </w:category>
        <w:types>
          <w:type w:val="bbPlcHdr"/>
        </w:types>
        <w:behaviors>
          <w:behavior w:val="content"/>
        </w:behaviors>
        <w:guid w:val="{FF2D26C1-9A19-49DE-86AD-AEC6FF09F0DC}"/>
      </w:docPartPr>
      <w:docPartBody>
        <w:p w:rsidR="00BB2CEB" w:rsidRDefault="001E3C28" w:rsidP="001E3C28">
          <w:pPr>
            <w:pStyle w:val="0C20906AE67343F69DE9F6B36EA730C3"/>
          </w:pPr>
          <w:r>
            <w:rPr>
              <w:rStyle w:val="PlaceholderText"/>
            </w:rPr>
            <w:t>Enter any content that you want to repeat, including other content controls. You can also insert this control around table rows in order to repeat parts of a table.</w:t>
          </w:r>
        </w:p>
      </w:docPartBody>
    </w:docPart>
    <w:docPart>
      <w:docPartPr>
        <w:name w:val="5A28534D9B6A47E2BB67B62A1AE1F9CC"/>
        <w:category>
          <w:name w:val="General"/>
          <w:gallery w:val="placeholder"/>
        </w:category>
        <w:types>
          <w:type w:val="bbPlcHdr"/>
        </w:types>
        <w:behaviors>
          <w:behavior w:val="content"/>
        </w:behaviors>
        <w:guid w:val="{CA29642F-C050-4809-A7DF-49E33DB42493}"/>
      </w:docPartPr>
      <w:docPartBody>
        <w:p w:rsidR="00BB2CEB" w:rsidRDefault="001E3C28" w:rsidP="001E3C28">
          <w:pPr>
            <w:pStyle w:val="5A28534D9B6A47E2BB67B62A1AE1F9CC"/>
          </w:pPr>
          <w:r>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9BB"/>
    <w:rsid w:val="000E65E0"/>
    <w:rsid w:val="00100D05"/>
    <w:rsid w:val="0019241D"/>
    <w:rsid w:val="001A2C93"/>
    <w:rsid w:val="001E3C28"/>
    <w:rsid w:val="002A5272"/>
    <w:rsid w:val="00423CFE"/>
    <w:rsid w:val="004E7D67"/>
    <w:rsid w:val="00554420"/>
    <w:rsid w:val="00902E3A"/>
    <w:rsid w:val="00BB2CEB"/>
    <w:rsid w:val="00F279BB"/>
    <w:rsid w:val="00FC2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F547FF7D76441BFB25AC6684016FB78">
    <w:name w:val="5F547FF7D76441BFB25AC6684016FB78"/>
  </w:style>
  <w:style w:type="paragraph" w:customStyle="1" w:styleId="22A57B53A25348B0965DD8D743942402">
    <w:name w:val="22A57B53A25348B0965DD8D743942402"/>
  </w:style>
  <w:style w:type="paragraph" w:customStyle="1" w:styleId="8678C6D21174438FBC446C54A9EFA7B8">
    <w:name w:val="8678C6D21174438FBC446C54A9EFA7B8"/>
  </w:style>
  <w:style w:type="paragraph" w:customStyle="1" w:styleId="36A877CB69E04FE393254F15276458A1">
    <w:name w:val="36A877CB69E04FE393254F15276458A1"/>
  </w:style>
  <w:style w:type="character" w:styleId="PlaceholderText">
    <w:name w:val="Placeholder Text"/>
    <w:basedOn w:val="DefaultParagraphFont"/>
    <w:uiPriority w:val="99"/>
    <w:semiHidden/>
    <w:rsid w:val="001E3C28"/>
    <w:rPr>
      <w:color w:val="808080"/>
    </w:rPr>
  </w:style>
  <w:style w:type="paragraph" w:customStyle="1" w:styleId="08065E8CB4DE4676BF16907A7BC15C5C">
    <w:name w:val="08065E8CB4DE4676BF16907A7BC15C5C"/>
  </w:style>
  <w:style w:type="paragraph" w:customStyle="1" w:styleId="F189C61BDC1E44628D691E17C4BBBE45">
    <w:name w:val="F189C61BDC1E44628D691E17C4BBBE45"/>
  </w:style>
  <w:style w:type="paragraph" w:customStyle="1" w:styleId="B5F6AAE4B0DD4714839E84E3F005B2C5">
    <w:name w:val="B5F6AAE4B0DD4714839E84E3F005B2C5"/>
    <w:rsid w:val="001E3C28"/>
  </w:style>
  <w:style w:type="paragraph" w:customStyle="1" w:styleId="498B168A224D45E9B6894743D0FF129B">
    <w:name w:val="498B168A224D45E9B6894743D0FF129B"/>
    <w:rsid w:val="001E3C28"/>
  </w:style>
  <w:style w:type="paragraph" w:customStyle="1" w:styleId="8956D184B127417E8385EEE12471B282">
    <w:name w:val="8956D184B127417E8385EEE12471B282"/>
    <w:rsid w:val="001E3C28"/>
  </w:style>
  <w:style w:type="paragraph" w:customStyle="1" w:styleId="C321A618481A4A34860AB599014097A1">
    <w:name w:val="C321A618481A4A34860AB599014097A1"/>
    <w:rsid w:val="001E3C28"/>
  </w:style>
  <w:style w:type="paragraph" w:customStyle="1" w:styleId="968F926DB1C6442E89031445E4CEC323">
    <w:name w:val="968F926DB1C6442E89031445E4CEC323"/>
    <w:rsid w:val="001E3C28"/>
  </w:style>
  <w:style w:type="paragraph" w:customStyle="1" w:styleId="0C20906AE67343F69DE9F6B36EA730C3">
    <w:name w:val="0C20906AE67343F69DE9F6B36EA730C3"/>
    <w:rsid w:val="001E3C28"/>
  </w:style>
  <w:style w:type="paragraph" w:customStyle="1" w:styleId="5A28534D9B6A47E2BB67B62A1AE1F9CC">
    <w:name w:val="5A28534D9B6A47E2BB67B62A1AE1F9CC"/>
    <w:rsid w:val="001E3C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Grayscale 2">
      <a:dk1>
        <a:sysClr val="windowText" lastClr="000000"/>
      </a:dk1>
      <a:lt1>
        <a:sysClr val="window" lastClr="FFFFFF"/>
      </a:lt1>
      <a:dk2>
        <a:srgbClr val="000000"/>
      </a:dk2>
      <a:lt2>
        <a:srgbClr val="F8F8F8"/>
      </a:lt2>
      <a:accent1>
        <a:srgbClr val="141414"/>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Cambria">
      <a:majorFont>
        <a:latin typeface="Cambria"/>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519 Signal Hill Court S, Fort Worth, Texas, 76112</CompanyAddress>
  <CompanyPhone>817-441-0219</CompanyPhone>
  <CompanyFax/>
  <CompanyEmail>plant@gmail.com</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F76F8B-5E33-4C66-9E3E-20EB362965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Niteroi's Resume</Template>
  <TotalTime>198</TotalTime>
  <Pages>2</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Maddison Plant</dc:creator>
  <cp:keywords/>
  <cp:lastModifiedBy>Maya</cp:lastModifiedBy>
  <cp:revision>14</cp:revision>
  <dcterms:created xsi:type="dcterms:W3CDTF">2014-01-07T01:33:00Z</dcterms:created>
  <dcterms:modified xsi:type="dcterms:W3CDTF">2021-06-29T08:25:00Z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TC029191889991</vt:lpwstr>
  </property>
</Properties>
</file>